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2406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2406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4065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7F0E5-0312-49D8-B36A-0A2A3F16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2018-12-26T02:38:00Z</dcterms:modified>
</cp:coreProperties>
</file>